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4B956" w14:textId="137CA25A" w:rsidR="005D2767" w:rsidRDefault="005D2767" w:rsidP="005D2767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</w:rPr>
        <w:t>3GPP TSG RAN Meeting #89e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RP-20157</w:t>
      </w:r>
      <w:r>
        <w:rPr>
          <w:rFonts w:ascii="Arial" w:hAnsi="Arial" w:cs="Arial"/>
          <w:b/>
          <w:sz w:val="28"/>
          <w:szCs w:val="28"/>
        </w:rPr>
        <w:t>2</w:t>
      </w:r>
    </w:p>
    <w:p w14:paraId="726623B0" w14:textId="1F06E57F" w:rsidR="00936739" w:rsidRDefault="005D2767" w:rsidP="005D2767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8"/>
          <w:szCs w:val="28"/>
        </w:rPr>
        <w:t>Electronic Meeting, September 14 – 18, 2020</w:t>
      </w:r>
      <w:bookmarkStart w:id="0" w:name="_GoBack"/>
      <w:bookmarkEnd w:id="0"/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340C1B6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D2767" w:rsidRPr="005D2767">
        <w:rPr>
          <w:rFonts w:ascii="Arial" w:eastAsia="Batang" w:hAnsi="Arial"/>
          <w:b/>
          <w:lang w:eastAsia="zh-CN"/>
        </w:rPr>
        <w:t>9.9.15.3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1" w:name="OLE_LINK2"/>
            <w:r w:rsidRPr="00CC2E35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C2E35" w:rsidRDefault="00D67282" w:rsidP="00A10539">
            <w:pPr>
              <w:pStyle w:val="TAL"/>
            </w:pPr>
            <w:r w:rsidRPr="00D67282"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EB7FD7">
        <w:tc>
          <w:tcPr>
            <w:tcW w:w="1413" w:type="dxa"/>
          </w:tcPr>
          <w:p w14:paraId="011311AB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EB7FD7">
            <w:pPr>
              <w:pStyle w:val="TAC"/>
            </w:pPr>
          </w:p>
        </w:tc>
        <w:tc>
          <w:tcPr>
            <w:tcW w:w="1074" w:type="dxa"/>
          </w:tcPr>
          <w:p w14:paraId="6275E8A0" w14:textId="77777777" w:rsidR="003F366F" w:rsidRPr="003F366F" w:rsidRDefault="003F366F" w:rsidP="00EB7FD7">
            <w:pPr>
              <w:pStyle w:val="TAC"/>
            </w:pPr>
            <w:r w:rsidRPr="003F366F">
              <w:t>RAN#93</w:t>
            </w:r>
          </w:p>
        </w:tc>
        <w:tc>
          <w:tcPr>
            <w:tcW w:w="2186" w:type="dxa"/>
          </w:tcPr>
          <w:p w14:paraId="606A2720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119A21FC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TSG#9</w:t>
            </w:r>
            <w:r w:rsidR="003F366F" w:rsidRPr="003F366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360ED49C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TSG#9</w:t>
            </w:r>
            <w:r w:rsidR="003F366F" w:rsidRPr="003F366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proofErr w:type="spellStart"/>
            <w:r w:rsidRPr="00A86FDC">
              <w:rPr>
                <w:lang w:eastAsia="zh-CN"/>
              </w:rPr>
              <w:t>HiSilicon</w:t>
            </w:r>
            <w:proofErr w:type="spellEnd"/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proofErr w:type="spellStart"/>
            <w:r w:rsidRPr="00A86FDC">
              <w:t>Altan</w:t>
            </w:r>
            <w:proofErr w:type="spellEnd"/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proofErr w:type="spellStart"/>
            <w:r w:rsidRPr="00A86FDC">
              <w:t>Oppo</w:t>
            </w:r>
            <w:proofErr w:type="spellEnd"/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349C0CD-26A5-484E-A913-D0690B2C8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1106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17</cp:revision>
  <cp:lastPrinted>2000-02-29T10:31:00Z</cp:lastPrinted>
  <dcterms:created xsi:type="dcterms:W3CDTF">2020-06-05T17:49:00Z</dcterms:created>
  <dcterms:modified xsi:type="dcterms:W3CDTF">2020-09-03T19:54:00Z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